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0A5B977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8048E7">
        <w:rPr>
          <w:rStyle w:val="head-activityType"/>
          <w:color w:val="000000" w:themeColor="text1"/>
          <w:sz w:val="36"/>
          <w:szCs w:val="36"/>
        </w:rPr>
        <w:t>2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  <w:bookmarkStart w:id="0" w:name="_GoBack"/>
      <w:bookmarkEnd w:id="0"/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2008054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278BD7CC" w:rsidR="0045796A" w:rsidRDefault="0045796A" w:rsidP="008048E7">
      <w:pPr>
        <w:pStyle w:val="instruction"/>
        <w:spacing w:after="120"/>
      </w:pPr>
      <w:r>
        <w:t>1</w:t>
      </w:r>
      <w:r>
        <w:tab/>
      </w:r>
      <w:r w:rsidR="008048E7" w:rsidRPr="007C6741">
        <w:t>Look and tick</w:t>
      </w:r>
      <w:r w:rsidR="00574448">
        <w:t xml:space="preserve"> (</w:t>
      </w:r>
      <w:r w:rsidR="00574448" w:rsidRPr="007C6741">
        <w:rPr>
          <w:noProof/>
          <w:position w:val="-6"/>
          <w:lang w:eastAsia="es-ES"/>
        </w:rPr>
        <w:drawing>
          <wp:inline distT="0" distB="0" distL="0" distR="0" wp14:anchorId="3AE2787D" wp14:editId="1D3522E9">
            <wp:extent cx="162000" cy="183600"/>
            <wp:effectExtent l="0" t="0" r="3175" b="0"/>
            <wp:docPr id="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4448">
        <w:t>)</w:t>
      </w:r>
      <w:r w:rsidR="008048E7" w:rsidRPr="007C6741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8048E7" w14:paraId="7BAEF9BF" w14:textId="77777777" w:rsidTr="008048E7">
        <w:trPr>
          <w:trHeight w:val="1304"/>
        </w:trPr>
        <w:tc>
          <w:tcPr>
            <w:tcW w:w="1922" w:type="dxa"/>
            <w:vAlign w:val="center"/>
          </w:tcPr>
          <w:p w14:paraId="2D98E392" w14:textId="77777777" w:rsidR="008048E7" w:rsidRDefault="008048E7" w:rsidP="008048E7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8656" behindDoc="0" locked="0" layoutInCell="1" allowOverlap="1" wp14:anchorId="61DB011F" wp14:editId="35C62828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17145</wp:posOffset>
                  </wp:positionV>
                  <wp:extent cx="1047115" cy="676275"/>
                  <wp:effectExtent l="0" t="0" r="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115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1FEA2B5A" w14:textId="77777777" w:rsidR="008048E7" w:rsidRDefault="008048E7" w:rsidP="008048E7">
            <w:pPr>
              <w:pStyle w:val="activity-numbered--mpc4"/>
              <w:rPr>
                <w:lang w:val="en-US"/>
              </w:rPr>
            </w:pPr>
            <w:r w:rsidRPr="004D26DD">
              <w:rPr>
                <w:lang w:val="en-US"/>
              </w:rPr>
              <w:t>1</w:t>
            </w:r>
            <w:r w:rsidRPr="004D26DD">
              <w:rPr>
                <w:lang w:val="en-US"/>
              </w:rPr>
              <w:tab/>
              <w:t>A</w:t>
            </w:r>
            <w:r w:rsidRPr="004D26DD">
              <w:rPr>
                <w:lang w:val="en-US"/>
              </w:rPr>
              <w:tab/>
            </w:r>
            <w:r w:rsidRPr="004D26DD">
              <w:rPr>
                <w:rStyle w:val="checkbox"/>
                <w:lang w:val="en-US"/>
              </w:rPr>
              <w:t>☐</w:t>
            </w:r>
            <w:r w:rsidRPr="004D26DD">
              <w:rPr>
                <w:lang w:val="en-US"/>
              </w:rPr>
              <w:t> chat show</w:t>
            </w:r>
          </w:p>
          <w:p w14:paraId="67C8614D" w14:textId="77777777" w:rsidR="008048E7" w:rsidRDefault="008048E7" w:rsidP="008048E7">
            <w:pPr>
              <w:pStyle w:val="activity-numbered--mpc4"/>
              <w:rPr>
                <w:lang w:val="en-US"/>
              </w:rPr>
            </w:pPr>
            <w:r>
              <w:rPr>
                <w:lang w:val="en-US"/>
              </w:rPr>
              <w:tab/>
            </w:r>
            <w:r w:rsidRPr="004D26DD">
              <w:rPr>
                <w:lang w:val="en-US"/>
              </w:rPr>
              <w:t>B</w:t>
            </w:r>
            <w:r w:rsidRPr="004D26DD">
              <w:rPr>
                <w:lang w:val="en-US"/>
              </w:rPr>
              <w:tab/>
            </w:r>
            <w:r w:rsidRPr="004D26DD">
              <w:rPr>
                <w:rStyle w:val="checkbox"/>
                <w:lang w:val="en-US"/>
              </w:rPr>
              <w:t>☐</w:t>
            </w:r>
            <w:r w:rsidRPr="004D26DD">
              <w:rPr>
                <w:lang w:val="en-US"/>
              </w:rPr>
              <w:t> </w:t>
            </w:r>
            <w:r>
              <w:t>nature programme</w:t>
            </w:r>
          </w:p>
          <w:p w14:paraId="41C72FCC" w14:textId="1D443AE3" w:rsidR="008048E7" w:rsidRPr="00AC5256" w:rsidRDefault="008048E7" w:rsidP="008048E7">
            <w:pPr>
              <w:pStyle w:val="activity-numbered--mpc4"/>
            </w:pPr>
            <w:r>
              <w:rPr>
                <w:lang w:val="en-US"/>
              </w:rPr>
              <w:tab/>
            </w:r>
            <w:r w:rsidRPr="004D26DD">
              <w:rPr>
                <w:lang w:val="en-US"/>
              </w:rPr>
              <w:t>C</w:t>
            </w:r>
            <w:r>
              <w:rPr>
                <w:lang w:val="en-US"/>
              </w:rPr>
              <w:tab/>
            </w:r>
            <w:r w:rsidRPr="004D26DD">
              <w:rPr>
                <w:rStyle w:val="checkbox"/>
                <w:lang w:val="en-US"/>
              </w:rPr>
              <w:t>☐</w:t>
            </w:r>
            <w:r w:rsidRPr="004D26DD">
              <w:rPr>
                <w:lang w:val="en-US"/>
              </w:rPr>
              <w:t> drama</w:t>
            </w:r>
          </w:p>
        </w:tc>
      </w:tr>
      <w:tr w:rsidR="008048E7" w:rsidRPr="00AC5256" w14:paraId="107972C0" w14:textId="77777777" w:rsidTr="008048E7">
        <w:trPr>
          <w:trHeight w:val="1304"/>
        </w:trPr>
        <w:tc>
          <w:tcPr>
            <w:tcW w:w="1922" w:type="dxa"/>
            <w:vAlign w:val="center"/>
          </w:tcPr>
          <w:p w14:paraId="35030076" w14:textId="5F6F0C00" w:rsidR="008048E7" w:rsidRDefault="008048E7" w:rsidP="008048E7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4800" behindDoc="0" locked="0" layoutInCell="1" allowOverlap="1" wp14:anchorId="422C57EE" wp14:editId="49DEF512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13335</wp:posOffset>
                  </wp:positionV>
                  <wp:extent cx="1046480" cy="676275"/>
                  <wp:effectExtent l="0" t="0" r="0" b="0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48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509AB91" w14:textId="77777777" w:rsidR="008048E7" w:rsidRDefault="008048E7" w:rsidP="008048E7">
            <w:pPr>
              <w:pStyle w:val="activity-numbered--mpc4"/>
            </w:pPr>
            <w:r w:rsidRPr="00C93766">
              <w:t>2</w:t>
            </w:r>
            <w:r w:rsidRPr="00C93766">
              <w:tab/>
              <w:t>A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</w:t>
            </w:r>
            <w:r>
              <w:t>news</w:t>
            </w:r>
          </w:p>
          <w:p w14:paraId="365BE4D0" w14:textId="77777777" w:rsidR="008048E7" w:rsidRDefault="008048E7" w:rsidP="008048E7">
            <w:pPr>
              <w:pStyle w:val="activity-numbered--mpc4"/>
            </w:pPr>
            <w:r>
              <w:tab/>
            </w:r>
            <w:r w:rsidRPr="00C93766">
              <w:t>B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</w:t>
            </w:r>
            <w:r>
              <w:t>comedy</w:t>
            </w:r>
          </w:p>
          <w:p w14:paraId="2E2416A5" w14:textId="7E65BDD3" w:rsidR="008048E7" w:rsidRPr="00AC5256" w:rsidRDefault="008048E7" w:rsidP="008048E7">
            <w:pPr>
              <w:pStyle w:val="activity-numbered--mpc4"/>
            </w:pPr>
            <w:r>
              <w:tab/>
            </w:r>
            <w:r w:rsidRPr="00C93766">
              <w:t>C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game show</w:t>
            </w:r>
          </w:p>
        </w:tc>
      </w:tr>
      <w:tr w:rsidR="008048E7" w14:paraId="102866AA" w14:textId="77777777" w:rsidTr="008048E7">
        <w:trPr>
          <w:trHeight w:val="1304"/>
        </w:trPr>
        <w:tc>
          <w:tcPr>
            <w:tcW w:w="1922" w:type="dxa"/>
            <w:vAlign w:val="center"/>
          </w:tcPr>
          <w:p w14:paraId="02B0187D" w14:textId="1091AC44" w:rsidR="008048E7" w:rsidRDefault="008048E7" w:rsidP="008048E7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6848" behindDoc="0" locked="0" layoutInCell="1" allowOverlap="1" wp14:anchorId="3F8A65B9" wp14:editId="0D527E75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13970</wp:posOffset>
                  </wp:positionV>
                  <wp:extent cx="1033780" cy="676275"/>
                  <wp:effectExtent l="0" t="0" r="0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78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29AA78EE" w14:textId="08B38249" w:rsidR="008048E7" w:rsidRDefault="008048E7" w:rsidP="008048E7">
            <w:pPr>
              <w:pStyle w:val="activity-numbered--mpc4"/>
            </w:pPr>
            <w:r>
              <w:t>3</w:t>
            </w:r>
            <w:r w:rsidRPr="00C93766">
              <w:tab/>
              <w:t>A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drama</w:t>
            </w:r>
          </w:p>
          <w:p w14:paraId="67373FA5" w14:textId="77777777" w:rsidR="008048E7" w:rsidRDefault="008048E7" w:rsidP="008048E7">
            <w:pPr>
              <w:pStyle w:val="activity-numbered--mpc4"/>
            </w:pPr>
            <w:r>
              <w:tab/>
            </w:r>
            <w:r w:rsidRPr="00C93766">
              <w:t>B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chat show</w:t>
            </w:r>
          </w:p>
          <w:p w14:paraId="4F796DE7" w14:textId="4D9194AD" w:rsidR="008048E7" w:rsidRPr="00AC5256" w:rsidRDefault="008048E7" w:rsidP="008048E7">
            <w:pPr>
              <w:pStyle w:val="activity-numbered--mpc4"/>
            </w:pPr>
            <w:r>
              <w:tab/>
            </w:r>
            <w:r w:rsidRPr="00C93766">
              <w:t>C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sports programme</w:t>
            </w:r>
          </w:p>
        </w:tc>
      </w:tr>
      <w:tr w:rsidR="008048E7" w14:paraId="663A523C" w14:textId="77777777" w:rsidTr="008048E7">
        <w:trPr>
          <w:trHeight w:val="1304"/>
        </w:trPr>
        <w:tc>
          <w:tcPr>
            <w:tcW w:w="1922" w:type="dxa"/>
            <w:vAlign w:val="center"/>
          </w:tcPr>
          <w:p w14:paraId="78F753BB" w14:textId="4E9A3C34" w:rsidR="008048E7" w:rsidRDefault="008048E7" w:rsidP="008048E7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8896" behindDoc="0" locked="0" layoutInCell="1" allowOverlap="1" wp14:anchorId="0E048257" wp14:editId="4FD0E9F1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5080</wp:posOffset>
                  </wp:positionV>
                  <wp:extent cx="1037590" cy="676275"/>
                  <wp:effectExtent l="0" t="0" r="3810" b="0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759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AC99F67" w14:textId="77777777" w:rsidR="008048E7" w:rsidRDefault="008048E7" w:rsidP="008048E7">
            <w:pPr>
              <w:pStyle w:val="activity-numbered--mpc4"/>
            </w:pPr>
            <w:r>
              <w:t>4</w:t>
            </w:r>
            <w:r w:rsidRPr="00C93766">
              <w:tab/>
              <w:t>A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chat show</w:t>
            </w:r>
          </w:p>
          <w:p w14:paraId="58D49464" w14:textId="77777777" w:rsidR="008048E7" w:rsidRDefault="008048E7" w:rsidP="008048E7">
            <w:pPr>
              <w:pStyle w:val="activity-numbered--mpc4"/>
            </w:pPr>
            <w:r>
              <w:tab/>
            </w:r>
            <w:r w:rsidRPr="00C93766">
              <w:t>B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news</w:t>
            </w:r>
          </w:p>
          <w:p w14:paraId="67B91EF0" w14:textId="7C74646C" w:rsidR="008048E7" w:rsidRPr="00AC5256" w:rsidRDefault="008048E7" w:rsidP="008048E7">
            <w:pPr>
              <w:pStyle w:val="activity-numbered--mpc4"/>
            </w:pPr>
            <w:r>
              <w:tab/>
            </w:r>
            <w:r w:rsidRPr="00C93766">
              <w:t>C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drama</w:t>
            </w:r>
          </w:p>
        </w:tc>
      </w:tr>
      <w:tr w:rsidR="008048E7" w14:paraId="7767BD6D" w14:textId="77777777" w:rsidTr="008048E7">
        <w:trPr>
          <w:trHeight w:val="1304"/>
        </w:trPr>
        <w:tc>
          <w:tcPr>
            <w:tcW w:w="1922" w:type="dxa"/>
            <w:vAlign w:val="center"/>
          </w:tcPr>
          <w:p w14:paraId="6671A229" w14:textId="16FDBE8C" w:rsidR="008048E7" w:rsidRDefault="008048E7" w:rsidP="008048E7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1F83CE6A" wp14:editId="3D730C07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14605</wp:posOffset>
                  </wp:positionV>
                  <wp:extent cx="1038225" cy="676275"/>
                  <wp:effectExtent l="0" t="0" r="3175" b="0"/>
                  <wp:wrapNone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30D2A644" w14:textId="77777777" w:rsidR="008048E7" w:rsidRDefault="008048E7" w:rsidP="008048E7">
            <w:pPr>
              <w:pStyle w:val="activity-numbered--mpc4"/>
            </w:pPr>
            <w:r>
              <w:t>5</w:t>
            </w:r>
            <w:r w:rsidRPr="00C93766">
              <w:tab/>
              <w:t>A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chat show</w:t>
            </w:r>
          </w:p>
          <w:p w14:paraId="50424CAC" w14:textId="77777777" w:rsidR="008048E7" w:rsidRDefault="008048E7" w:rsidP="008048E7">
            <w:pPr>
              <w:pStyle w:val="activity-numbered--mpc4"/>
            </w:pPr>
            <w:r>
              <w:tab/>
            </w:r>
            <w:r w:rsidRPr="00C93766">
              <w:t>B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news</w:t>
            </w:r>
          </w:p>
          <w:p w14:paraId="3A708C1C" w14:textId="764F5061" w:rsidR="008048E7" w:rsidRPr="00AC5256" w:rsidRDefault="008048E7" w:rsidP="008048E7">
            <w:pPr>
              <w:pStyle w:val="activity-numbered--mpc4"/>
            </w:pPr>
            <w:r>
              <w:tab/>
            </w:r>
            <w:r w:rsidRPr="00C93766">
              <w:t>C</w:t>
            </w:r>
            <w:r w:rsidRPr="00C93766">
              <w:tab/>
            </w:r>
            <w:r w:rsidRPr="00C93766">
              <w:rPr>
                <w:rStyle w:val="checkbox"/>
              </w:rPr>
              <w:t>☐</w:t>
            </w:r>
            <w:r w:rsidRPr="00C93766">
              <w:t> </w:t>
            </w:r>
            <w:r>
              <w:t>cooking programme</w:t>
            </w:r>
          </w:p>
        </w:tc>
      </w:tr>
    </w:tbl>
    <w:p w14:paraId="1F863F1F" w14:textId="1E4ECEC5" w:rsidR="0045796A" w:rsidRDefault="0045796A" w:rsidP="008048E7">
      <w:pPr>
        <w:pStyle w:val="instruction"/>
        <w:spacing w:before="12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A64A2C">
        <w:rPr>
          <w:rStyle w:val="marks-frame"/>
        </w:rPr>
        <w:t>5</w:t>
      </w:r>
      <w:r>
        <w:rPr>
          <w:rStyle w:val="marks-frame"/>
        </w:rPr>
        <w:t> </w:t>
      </w:r>
    </w:p>
    <w:p w14:paraId="19D9B546" w14:textId="77777777" w:rsidR="00ED7B70" w:rsidRDefault="00ED7B70" w:rsidP="00ED7B70">
      <w:pPr>
        <w:pStyle w:val="instruction"/>
      </w:pPr>
      <w:r>
        <w:t>2</w:t>
      </w:r>
      <w:r>
        <w:tab/>
        <w:t>C</w:t>
      </w:r>
      <w:r w:rsidRPr="00180D92">
        <w:t xml:space="preserve">hoose </w:t>
      </w:r>
      <w:r>
        <w:t>and complete.</w:t>
      </w:r>
    </w:p>
    <w:p w14:paraId="500BF14E" w14:textId="3B9AF423" w:rsidR="00ED7B70" w:rsidRDefault="000C0099" w:rsidP="003D1227">
      <w:pPr>
        <w:pStyle w:val="wordpool-text"/>
        <w:ind w:right="4746"/>
      </w:pPr>
      <w:r w:rsidRPr="000C0099">
        <w:rPr>
          <w:lang w:val="en-US"/>
        </w:rPr>
        <w:t>lemonade</w:t>
      </w:r>
      <w:r>
        <w:t> </w:t>
      </w:r>
      <w:r w:rsidRPr="000C0099">
        <w:rPr>
          <w:lang w:val="en-US"/>
        </w:rPr>
        <w:t>messages</w:t>
      </w:r>
      <w:r>
        <w:t> </w:t>
      </w:r>
      <w:r w:rsidRPr="000C0099">
        <w:rPr>
          <w:lang w:val="en-US"/>
        </w:rPr>
        <w:t>model</w:t>
      </w:r>
      <w:r>
        <w:t> </w:t>
      </w:r>
      <w:r w:rsidRPr="000C0099">
        <w:rPr>
          <w:lang w:val="en-US"/>
        </w:rPr>
        <w:t>party</w:t>
      </w:r>
      <w:r>
        <w:t> </w:t>
      </w:r>
      <w:r w:rsidRPr="000C0099">
        <w:rPr>
          <w:lang w:val="en-US"/>
        </w:rPr>
        <w:t>walk</w:t>
      </w:r>
    </w:p>
    <w:p w14:paraId="753523FC" w14:textId="3E52D497" w:rsidR="00ED7B70" w:rsidRPr="00015C6F" w:rsidRDefault="00ED7B70" w:rsidP="00ED7B70">
      <w:pPr>
        <w:pStyle w:val="activity-numbered"/>
      </w:pPr>
      <w:r>
        <w:t>1</w:t>
      </w:r>
      <w:r>
        <w:tab/>
        <w:t xml:space="preserve">It’s my birthday today! I’m having a </w:t>
      </w:r>
      <w:r w:rsidRPr="004727DA">
        <w:rPr>
          <w:rStyle w:val="wol"/>
        </w:rPr>
        <w:t>               </w:t>
      </w:r>
      <w:r w:rsidR="00CB01A8">
        <w:rPr>
          <w:rStyle w:val="wol"/>
        </w:rPr>
        <w:t xml:space="preserve">           </w:t>
      </w:r>
      <w:r w:rsidRPr="004727DA">
        <w:rPr>
          <w:rStyle w:val="wol"/>
        </w:rPr>
        <w:t>    </w:t>
      </w:r>
      <w:r>
        <w:t xml:space="preserve"> at home!</w:t>
      </w:r>
    </w:p>
    <w:p w14:paraId="12B274E8" w14:textId="70AF49C6" w:rsidR="00ED7B70" w:rsidRPr="00015C6F" w:rsidRDefault="00ED7B70" w:rsidP="00ED7B70">
      <w:pPr>
        <w:pStyle w:val="activity-numbered"/>
      </w:pPr>
      <w:r>
        <w:t>2</w:t>
      </w:r>
      <w:r>
        <w:tab/>
        <w:t>Please can you cut up the lemons? We’re</w:t>
      </w:r>
      <w:r w:rsidR="00A64A2C">
        <w:t xml:space="preserve"> making</w:t>
      </w:r>
      <w:r>
        <w:t xml:space="preserve"> </w:t>
      </w:r>
      <w:r w:rsidR="00CB01A8" w:rsidRPr="004727DA">
        <w:rPr>
          <w:rStyle w:val="wol"/>
        </w:rPr>
        <w:t>               </w:t>
      </w:r>
      <w:r w:rsidR="00CB01A8">
        <w:rPr>
          <w:rStyle w:val="wol"/>
        </w:rPr>
        <w:t xml:space="preserve">           </w:t>
      </w:r>
      <w:r w:rsidR="00CB01A8" w:rsidRPr="004727DA">
        <w:rPr>
          <w:rStyle w:val="wol"/>
        </w:rPr>
        <w:t>  </w:t>
      </w:r>
      <w:proofErr w:type="gramStart"/>
      <w:r w:rsidR="00CB01A8" w:rsidRPr="004727DA">
        <w:rPr>
          <w:rStyle w:val="wol"/>
        </w:rPr>
        <w:t>  </w:t>
      </w:r>
      <w:r>
        <w:t>!</w:t>
      </w:r>
      <w:proofErr w:type="gramEnd"/>
    </w:p>
    <w:p w14:paraId="633BB395" w14:textId="067A1147" w:rsidR="00ED7B70" w:rsidRPr="00015C6F" w:rsidRDefault="00ED7B70" w:rsidP="00ED7B70">
      <w:pPr>
        <w:pStyle w:val="activity-numbered"/>
      </w:pPr>
      <w:r>
        <w:t>3</w:t>
      </w:r>
      <w:r>
        <w:tab/>
        <w:t xml:space="preserve">In the afternoons, I send  </w:t>
      </w:r>
      <w:r w:rsidR="00CB01A8" w:rsidRPr="004727DA">
        <w:rPr>
          <w:rStyle w:val="wol"/>
        </w:rPr>
        <w:t>               </w:t>
      </w:r>
      <w:r w:rsidR="00CB01A8">
        <w:rPr>
          <w:rStyle w:val="wol"/>
        </w:rPr>
        <w:t xml:space="preserve">           </w:t>
      </w:r>
      <w:r w:rsidR="00CB01A8" w:rsidRPr="004727DA">
        <w:rPr>
          <w:rStyle w:val="wol"/>
        </w:rPr>
        <w:t>    </w:t>
      </w:r>
      <w:r>
        <w:t xml:space="preserve"> to my friends with my phone.</w:t>
      </w:r>
    </w:p>
    <w:p w14:paraId="04654A07" w14:textId="25585CDD" w:rsidR="00ED7B70" w:rsidRDefault="00ED7B70" w:rsidP="00ED7B70">
      <w:pPr>
        <w:pStyle w:val="activity-numbered"/>
      </w:pPr>
      <w:r>
        <w:t>4</w:t>
      </w:r>
      <w:r>
        <w:tab/>
        <w:t>I don’t want to watch TV. Let’s go for</w:t>
      </w:r>
      <w:r w:rsidR="00A64A2C">
        <w:t xml:space="preserve"> a</w:t>
      </w:r>
      <w:r>
        <w:t xml:space="preserve"> </w:t>
      </w:r>
      <w:r w:rsidR="00CB01A8" w:rsidRPr="004727DA">
        <w:rPr>
          <w:rStyle w:val="wol"/>
        </w:rPr>
        <w:t>               </w:t>
      </w:r>
      <w:r w:rsidR="00CB01A8">
        <w:rPr>
          <w:rStyle w:val="wol"/>
        </w:rPr>
        <w:t xml:space="preserve">           </w:t>
      </w:r>
      <w:r w:rsidR="00CB01A8" w:rsidRPr="004727DA">
        <w:rPr>
          <w:rStyle w:val="wol"/>
        </w:rPr>
        <w:t>    </w:t>
      </w:r>
      <w:r>
        <w:t xml:space="preserve"> in the park. </w:t>
      </w:r>
    </w:p>
    <w:p w14:paraId="3CD59B6D" w14:textId="59DFD964" w:rsidR="00ED7B70" w:rsidRPr="00015C6F" w:rsidRDefault="00ED7B70" w:rsidP="00ED7B70">
      <w:pPr>
        <w:pStyle w:val="activity-numbered"/>
      </w:pPr>
      <w:r>
        <w:t>5</w:t>
      </w:r>
      <w:r>
        <w:tab/>
        <w:t xml:space="preserve">Dad made a </w:t>
      </w:r>
      <w:r w:rsidR="00CB01A8" w:rsidRPr="004727DA">
        <w:rPr>
          <w:rStyle w:val="wol"/>
        </w:rPr>
        <w:t>               </w:t>
      </w:r>
      <w:r w:rsidR="00CB01A8">
        <w:rPr>
          <w:rStyle w:val="wol"/>
        </w:rPr>
        <w:t xml:space="preserve">           </w:t>
      </w:r>
      <w:r w:rsidR="00CB01A8" w:rsidRPr="004727DA">
        <w:rPr>
          <w:rStyle w:val="wol"/>
        </w:rPr>
        <w:t>    </w:t>
      </w:r>
      <w:r>
        <w:t xml:space="preserve"> of a plane. It was really cool</w:t>
      </w:r>
      <w:r w:rsidRPr="0057351E">
        <w:t>.</w:t>
      </w:r>
    </w:p>
    <w:p w14:paraId="1C084FA2" w14:textId="69B876DE" w:rsidR="0045796A" w:rsidRDefault="00ED7B70" w:rsidP="00ED7B70">
      <w:pPr>
        <w:pStyle w:val="instruction"/>
        <w:ind w:right="-7"/>
        <w:jc w:val="right"/>
      </w:pPr>
      <w:r w:rsidRPr="00C93766">
        <w:rPr>
          <w:rStyle w:val="marks-frame"/>
        </w:rPr>
        <w:t>     / 5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82AE93A" w14:textId="41DE4311" w:rsidR="00ED7B70" w:rsidRPr="00C93766" w:rsidRDefault="00714ACE" w:rsidP="00ED7B70">
      <w:pPr>
        <w:pStyle w:val="instruction"/>
        <w:spacing w:after="120"/>
      </w:pPr>
      <w:r>
        <w:t>3</w:t>
      </w:r>
      <w:r>
        <w:tab/>
      </w:r>
      <w:r w:rsidR="00ED7B70">
        <w:t>Read and m</w:t>
      </w:r>
      <w:r w:rsidR="00ED7B70" w:rsidRPr="00C93766">
        <w:t>atch.</w:t>
      </w:r>
    </w:p>
    <w:tbl>
      <w:tblPr>
        <w:tblW w:w="7655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261"/>
        <w:gridCol w:w="4394"/>
      </w:tblGrid>
      <w:tr w:rsidR="00ED7B70" w:rsidRPr="00C93766" w14:paraId="017FF7DD" w14:textId="77777777" w:rsidTr="00ED7B70">
        <w:trPr>
          <w:trHeight w:val="1570"/>
        </w:trPr>
        <w:tc>
          <w:tcPr>
            <w:tcW w:w="3261" w:type="dxa"/>
            <w:shd w:val="clear" w:color="auto" w:fill="auto"/>
          </w:tcPr>
          <w:p w14:paraId="114210D1" w14:textId="77777777" w:rsidR="00ED7B70" w:rsidRPr="00C93766" w:rsidRDefault="00ED7B70" w:rsidP="00473925">
            <w:pPr>
              <w:pStyle w:val="activity-numbered--table"/>
            </w:pPr>
            <w:r w:rsidRPr="00C93766">
              <w:t>1</w:t>
            </w:r>
            <w:r w:rsidRPr="00C93766">
              <w:tab/>
            </w:r>
            <w:r>
              <w:t>The zoo</w:t>
            </w:r>
            <w:r w:rsidRPr="00C93766">
              <w:t xml:space="preserve"> is the place </w:t>
            </w:r>
            <w:r w:rsidRPr="00C93766">
              <w:rPr>
                <w:rStyle w:val="wol"/>
              </w:rPr>
              <w:t>     </w:t>
            </w:r>
          </w:p>
          <w:p w14:paraId="2E8BE4FD" w14:textId="77777777" w:rsidR="00ED7B70" w:rsidRPr="00C93766" w:rsidRDefault="00ED7B70" w:rsidP="00473925">
            <w:pPr>
              <w:pStyle w:val="activity-numbered--table"/>
            </w:pPr>
            <w:r w:rsidRPr="00C93766">
              <w:t>2</w:t>
            </w:r>
            <w:r w:rsidRPr="00C93766">
              <w:tab/>
            </w:r>
            <w:r>
              <w:t>These</w:t>
            </w:r>
            <w:r w:rsidRPr="00C93766">
              <w:t xml:space="preserve"> </w:t>
            </w:r>
            <w:r>
              <w:t>are</w:t>
            </w:r>
            <w:r w:rsidRPr="00C93766">
              <w:t xml:space="preserve"> the friend</w:t>
            </w:r>
            <w:r>
              <w:t>s</w:t>
            </w:r>
            <w:r w:rsidRPr="00C93766">
              <w:t xml:space="preserve"> </w:t>
            </w:r>
            <w:r w:rsidRPr="00C93766">
              <w:rPr>
                <w:rStyle w:val="wol"/>
              </w:rPr>
              <w:t>     </w:t>
            </w:r>
          </w:p>
          <w:p w14:paraId="47DC8731" w14:textId="77777777" w:rsidR="00ED7B70" w:rsidRDefault="00ED7B70" w:rsidP="00473925">
            <w:pPr>
              <w:pStyle w:val="activity-numbered--table"/>
              <w:rPr>
                <w:rStyle w:val="wol"/>
              </w:rPr>
            </w:pPr>
            <w:r>
              <w:t>3</w:t>
            </w:r>
            <w:r w:rsidRPr="00C93766">
              <w:tab/>
              <w:t xml:space="preserve">Is this the </w:t>
            </w:r>
            <w:r>
              <w:t>cake</w:t>
            </w:r>
            <w:r w:rsidRPr="00C93766">
              <w:t xml:space="preserve"> </w:t>
            </w:r>
            <w:r w:rsidRPr="00C93766">
              <w:rPr>
                <w:rStyle w:val="wol"/>
              </w:rPr>
              <w:t>     </w:t>
            </w:r>
          </w:p>
          <w:p w14:paraId="723B2F00" w14:textId="77777777" w:rsidR="00ED7B70" w:rsidRPr="00C93766" w:rsidRDefault="00ED7B70" w:rsidP="00473925">
            <w:pPr>
              <w:pStyle w:val="activity-numbered--table"/>
            </w:pPr>
            <w:r>
              <w:t>4</w:t>
            </w:r>
            <w:r w:rsidRPr="00C93766">
              <w:tab/>
            </w:r>
            <w:r>
              <w:t>That is the animal</w:t>
            </w:r>
            <w:r w:rsidRPr="00C93766">
              <w:t xml:space="preserve"> </w:t>
            </w:r>
            <w:r w:rsidRPr="00C93766">
              <w:rPr>
                <w:rStyle w:val="wol"/>
              </w:rPr>
              <w:t>     </w:t>
            </w:r>
          </w:p>
        </w:tc>
        <w:tc>
          <w:tcPr>
            <w:tcW w:w="4394" w:type="dxa"/>
            <w:shd w:val="clear" w:color="auto" w:fill="auto"/>
          </w:tcPr>
          <w:p w14:paraId="638708C9" w14:textId="77777777" w:rsidR="00ED7B70" w:rsidRPr="00C93766" w:rsidRDefault="00ED7B70" w:rsidP="00473925">
            <w:pPr>
              <w:pStyle w:val="activity-numbered--table"/>
            </w:pPr>
            <w:r w:rsidRPr="00C93766">
              <w:t>A</w:t>
            </w:r>
            <w:r w:rsidRPr="00C93766">
              <w:tab/>
              <w:t>who ma</w:t>
            </w:r>
            <w:r>
              <w:t>d</w:t>
            </w:r>
            <w:r w:rsidRPr="00C93766">
              <w:t xml:space="preserve">e </w:t>
            </w:r>
            <w:r>
              <w:t xml:space="preserve">a </w:t>
            </w:r>
            <w:r w:rsidRPr="00C93766">
              <w:t>bracelet for me.</w:t>
            </w:r>
          </w:p>
          <w:p w14:paraId="4E68F58A" w14:textId="77777777" w:rsidR="00ED7B70" w:rsidRPr="00C93766" w:rsidRDefault="00ED7B70" w:rsidP="00473925">
            <w:pPr>
              <w:pStyle w:val="activity-numbered--table"/>
            </w:pPr>
            <w:r w:rsidRPr="00C93766">
              <w:t>B</w:t>
            </w:r>
            <w:r w:rsidRPr="00C93766">
              <w:tab/>
              <w:t>where many big cats live.</w:t>
            </w:r>
          </w:p>
          <w:p w14:paraId="2BA085E7" w14:textId="7D37AFF2" w:rsidR="00ED7B70" w:rsidRPr="00C93766" w:rsidRDefault="00A64A2C" w:rsidP="00473925">
            <w:pPr>
              <w:pStyle w:val="activity-numbered--table"/>
            </w:pPr>
            <w:r>
              <w:t>C</w:t>
            </w:r>
            <w:r w:rsidR="00ED7B70" w:rsidRPr="00C93766">
              <w:tab/>
              <w:t>which moves the slowest.</w:t>
            </w:r>
          </w:p>
          <w:p w14:paraId="483DAF6E" w14:textId="46CCF02B" w:rsidR="00ED7B70" w:rsidRPr="00C93766" w:rsidRDefault="00A64A2C" w:rsidP="00473925">
            <w:pPr>
              <w:pStyle w:val="activity-numbered--table"/>
              <w:ind w:left="0" w:firstLine="0"/>
            </w:pPr>
            <w:r>
              <w:t>D</w:t>
            </w:r>
            <w:r w:rsidR="00ED7B70" w:rsidRPr="00C93766">
              <w:tab/>
              <w:t xml:space="preserve">which you made with your brother? </w:t>
            </w:r>
          </w:p>
        </w:tc>
      </w:tr>
    </w:tbl>
    <w:p w14:paraId="321EA6C1" w14:textId="25549827" w:rsidR="00141B75" w:rsidRPr="00683C0B" w:rsidRDefault="00ED7B70" w:rsidP="00141B75">
      <w:pPr>
        <w:pStyle w:val="marks"/>
        <w:spacing w:before="240"/>
        <w:rPr>
          <w:rStyle w:val="marks-frame"/>
        </w:rPr>
      </w:pPr>
      <w:r w:rsidRPr="00C93766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C93766">
        <w:rPr>
          <w:rStyle w:val="marks-frame"/>
        </w:rPr>
        <w:t> </w:t>
      </w:r>
    </w:p>
    <w:p w14:paraId="7D38177A" w14:textId="4C758C85" w:rsidR="00141B75" w:rsidRDefault="00141B75" w:rsidP="00ED7B70">
      <w:pPr>
        <w:pStyle w:val="instruction"/>
        <w:spacing w:after="120"/>
      </w:pPr>
      <w:r>
        <w:t>4</w:t>
      </w:r>
      <w:r>
        <w:tab/>
      </w:r>
      <w:r w:rsidR="00ED7B70" w:rsidRPr="00C93766">
        <w:t xml:space="preserve">Look and complete. Use the present simple </w:t>
      </w:r>
      <w:r w:rsidR="00ED7B70">
        <w:t>and the</w:t>
      </w:r>
      <w:r w:rsidR="00ED7B70" w:rsidRPr="00C93766">
        <w:t xml:space="preserve"> present continuous.</w:t>
      </w:r>
    </w:p>
    <w:tbl>
      <w:tblPr>
        <w:tblW w:w="7938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69"/>
        <w:gridCol w:w="3969"/>
      </w:tblGrid>
      <w:tr w:rsidR="00ED7B70" w14:paraId="07C81A73" w14:textId="77777777" w:rsidTr="00ED7B70">
        <w:trPr>
          <w:cantSplit/>
          <w:trHeight w:val="2381"/>
        </w:trPr>
        <w:tc>
          <w:tcPr>
            <w:tcW w:w="3969" w:type="dxa"/>
            <w:vAlign w:val="center"/>
          </w:tcPr>
          <w:p w14:paraId="6BE9B07C" w14:textId="77777777" w:rsidR="00ED7B70" w:rsidRDefault="00ED7B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F7435C" wp14:editId="7D042942">
                  <wp:extent cx="2299712" cy="1380744"/>
                  <wp:effectExtent l="0" t="0" r="0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43" r="10416"/>
                          <a:stretch/>
                        </pic:blipFill>
                        <pic:spPr bwMode="auto">
                          <a:xfrm>
                            <a:off x="0" y="0"/>
                            <a:ext cx="2352362" cy="1412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7F2466FA" w14:textId="77777777" w:rsidR="00ED7B70" w:rsidRDefault="00ED7B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855A0A" wp14:editId="08FF9A8C">
                  <wp:extent cx="2075688" cy="1412451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804" cy="1430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7B70" w:rsidRPr="00685431" w14:paraId="42FD5CF1" w14:textId="77777777" w:rsidTr="00ED7B70">
        <w:trPr>
          <w:cantSplit/>
          <w:trHeight w:val="454"/>
        </w:trPr>
        <w:tc>
          <w:tcPr>
            <w:tcW w:w="3969" w:type="dxa"/>
            <w:vAlign w:val="center"/>
          </w:tcPr>
          <w:p w14:paraId="22AB6574" w14:textId="4FBD4E6F" w:rsidR="00ED7B70" w:rsidRPr="00121C9C" w:rsidRDefault="00ED7B70" w:rsidP="00ED7B70">
            <w:pPr>
              <w:pStyle w:val="activity-numbered--centered"/>
              <w:rPr>
                <w:szCs w:val="28"/>
              </w:rPr>
            </w:pPr>
            <w:r>
              <w:t>Usually</w:t>
            </w:r>
          </w:p>
        </w:tc>
        <w:tc>
          <w:tcPr>
            <w:tcW w:w="3969" w:type="dxa"/>
            <w:vAlign w:val="center"/>
          </w:tcPr>
          <w:p w14:paraId="245FC50B" w14:textId="0680E301" w:rsidR="00ED7B70" w:rsidRPr="00121C9C" w:rsidRDefault="00ED7B70" w:rsidP="00ED7B70">
            <w:pPr>
              <w:pStyle w:val="activity-numbered--centered"/>
              <w:rPr>
                <w:szCs w:val="28"/>
              </w:rPr>
            </w:pPr>
            <w:r>
              <w:t>Today</w:t>
            </w:r>
          </w:p>
        </w:tc>
      </w:tr>
    </w:tbl>
    <w:p w14:paraId="03828261" w14:textId="02508620" w:rsidR="00ED7B70" w:rsidRPr="00825B91" w:rsidRDefault="00ED7B70" w:rsidP="00ED7B70">
      <w:pPr>
        <w:pStyle w:val="activity-numbered"/>
        <w:spacing w:before="120"/>
      </w:pPr>
      <w:r>
        <w:t>1</w:t>
      </w:r>
      <w:r w:rsidRPr="00825B91">
        <w:tab/>
      </w:r>
      <w:r w:rsidRPr="00C93766">
        <w:t xml:space="preserve">Usually, </w:t>
      </w:r>
      <w:r>
        <w:t>Kimberley</w:t>
      </w:r>
      <w:r w:rsidRPr="00C93766">
        <w:t xml:space="preserve"> </w:t>
      </w:r>
      <w:r w:rsidRPr="00C93766">
        <w:rPr>
          <w:rStyle w:val="superscript"/>
        </w:rPr>
        <w:t> </w:t>
      </w:r>
      <w:r w:rsidR="00E00B47" w:rsidRPr="004727DA">
        <w:rPr>
          <w:rStyle w:val="wol"/>
        </w:rPr>
        <w:t>               </w:t>
      </w:r>
      <w:r w:rsidR="00E00B47">
        <w:rPr>
          <w:rStyle w:val="wol"/>
        </w:rPr>
        <w:t xml:space="preserve">                 </w:t>
      </w:r>
      <w:r w:rsidR="00E00B47" w:rsidRPr="004727DA">
        <w:rPr>
          <w:rStyle w:val="wol"/>
        </w:rPr>
        <w:t>  </w:t>
      </w:r>
      <w:proofErr w:type="gramStart"/>
      <w:r w:rsidR="00E00B47" w:rsidRPr="004727DA">
        <w:rPr>
          <w:rStyle w:val="wol"/>
        </w:rPr>
        <w:t>  </w:t>
      </w:r>
      <w:r w:rsidRPr="00C93766">
        <w:t xml:space="preserve"> (</w:t>
      </w:r>
      <w:proofErr w:type="gramEnd"/>
      <w:r>
        <w:t>make</w:t>
      </w:r>
      <w:r w:rsidRPr="00C93766">
        <w:t xml:space="preserve">) </w:t>
      </w:r>
      <w:r>
        <w:t>her bed every day, but today</w:t>
      </w:r>
      <w:r w:rsidRPr="00C93766">
        <w:t xml:space="preserve"> </w:t>
      </w:r>
      <w:r>
        <w:t>she</w:t>
      </w:r>
      <w:r w:rsidRPr="00C93766">
        <w:t xml:space="preserve"> </w:t>
      </w:r>
      <w:r w:rsidRPr="00C93766">
        <w:rPr>
          <w:rStyle w:val="wol"/>
        </w:rPr>
        <w:t> </w:t>
      </w:r>
      <w:r w:rsidR="00E00B47" w:rsidRPr="004727DA">
        <w:rPr>
          <w:rStyle w:val="wol"/>
        </w:rPr>
        <w:t>               </w:t>
      </w:r>
      <w:r w:rsidR="00E00B47">
        <w:rPr>
          <w:rStyle w:val="wol"/>
        </w:rPr>
        <w:t xml:space="preserve">                 </w:t>
      </w:r>
      <w:r w:rsidR="00E00B47" w:rsidRPr="004727DA">
        <w:rPr>
          <w:rStyle w:val="wol"/>
        </w:rPr>
        <w:t>    </w:t>
      </w:r>
      <w:r w:rsidRPr="00C93766">
        <w:t xml:space="preserve"> (</w:t>
      </w:r>
      <w:r>
        <w:t>not tidy</w:t>
      </w:r>
      <w:r w:rsidRPr="00C93766">
        <w:t xml:space="preserve">) </w:t>
      </w:r>
      <w:r>
        <w:t>her room.</w:t>
      </w:r>
    </w:p>
    <w:p w14:paraId="40D08088" w14:textId="6257BB3A" w:rsidR="00ED7B70" w:rsidRDefault="00ED7B70" w:rsidP="00ED7B70">
      <w:pPr>
        <w:pStyle w:val="activity-numbered"/>
      </w:pPr>
      <w:r>
        <w:t>2</w:t>
      </w:r>
      <w:r w:rsidRPr="00825B91">
        <w:tab/>
      </w:r>
      <w:r>
        <w:t xml:space="preserve">Kimberley often </w:t>
      </w:r>
      <w:r w:rsidRPr="004727DA">
        <w:rPr>
          <w:rStyle w:val="wol"/>
        </w:rPr>
        <w:t> </w:t>
      </w:r>
      <w:r w:rsidR="00E00B47" w:rsidRPr="004727DA">
        <w:rPr>
          <w:rStyle w:val="wol"/>
        </w:rPr>
        <w:t>               </w:t>
      </w:r>
      <w:r w:rsidR="00E00B47">
        <w:rPr>
          <w:rStyle w:val="wol"/>
        </w:rPr>
        <w:t xml:space="preserve">                 </w:t>
      </w:r>
      <w:r w:rsidR="00E00B47" w:rsidRPr="004727DA">
        <w:rPr>
          <w:rStyle w:val="wol"/>
        </w:rPr>
        <w:t>  </w:t>
      </w:r>
      <w:proofErr w:type="gramStart"/>
      <w:r w:rsidR="00E00B47" w:rsidRPr="004727DA">
        <w:rPr>
          <w:rStyle w:val="wol"/>
        </w:rPr>
        <w:t>  </w:t>
      </w:r>
      <w:r>
        <w:t xml:space="preserve"> </w:t>
      </w:r>
      <w:r w:rsidRPr="00825B91">
        <w:t>(</w:t>
      </w:r>
      <w:proofErr w:type="gramEnd"/>
      <w:r>
        <w:t>read</w:t>
      </w:r>
      <w:r w:rsidRPr="00825B91">
        <w:t xml:space="preserve">) </w:t>
      </w:r>
      <w:r>
        <w:t>in the mornings, but today</w:t>
      </w:r>
      <w:r w:rsidRPr="00C93766">
        <w:t xml:space="preserve"> </w:t>
      </w:r>
      <w:r>
        <w:t>she</w:t>
      </w:r>
      <w:r w:rsidRPr="00C93766">
        <w:t xml:space="preserve"> </w:t>
      </w:r>
      <w:r w:rsidRPr="00C93766">
        <w:rPr>
          <w:rStyle w:val="wol"/>
        </w:rPr>
        <w:t> </w:t>
      </w:r>
      <w:r w:rsidR="00E00B47" w:rsidRPr="004727DA">
        <w:rPr>
          <w:rStyle w:val="wol"/>
        </w:rPr>
        <w:t>               </w:t>
      </w:r>
      <w:r w:rsidR="00E00B47">
        <w:rPr>
          <w:rStyle w:val="wol"/>
        </w:rPr>
        <w:t xml:space="preserve">                 </w:t>
      </w:r>
      <w:r w:rsidR="00E00B47" w:rsidRPr="004727DA">
        <w:rPr>
          <w:rStyle w:val="wol"/>
        </w:rPr>
        <w:t>    </w:t>
      </w:r>
      <w:r w:rsidRPr="00C93766">
        <w:t xml:space="preserve"> (</w:t>
      </w:r>
      <w:r>
        <w:t>look</w:t>
      </w:r>
      <w:r w:rsidRPr="00C93766">
        <w:t xml:space="preserve">) </w:t>
      </w:r>
      <w:r>
        <w:t>for her things.</w:t>
      </w:r>
    </w:p>
    <w:p w14:paraId="19DFAB37" w14:textId="0132A2D1" w:rsidR="00ED7B70" w:rsidRPr="00825B91" w:rsidRDefault="00ED7B70" w:rsidP="00ED7B70">
      <w:pPr>
        <w:pStyle w:val="activity-numbered"/>
      </w:pPr>
      <w:r>
        <w:t>3</w:t>
      </w:r>
      <w:r w:rsidRPr="00825B91">
        <w:tab/>
      </w:r>
      <w:r>
        <w:t>Kimberley’s mum always</w:t>
      </w:r>
      <w:r w:rsidRPr="00825B91">
        <w:t xml:space="preserve"> </w:t>
      </w:r>
      <w:r w:rsidRPr="004727DA">
        <w:rPr>
          <w:rStyle w:val="wol"/>
        </w:rPr>
        <w:t> </w:t>
      </w:r>
      <w:r w:rsidR="00E00B47" w:rsidRPr="004727DA">
        <w:rPr>
          <w:rStyle w:val="wol"/>
        </w:rPr>
        <w:t>               </w:t>
      </w:r>
      <w:r w:rsidR="00E00B47">
        <w:rPr>
          <w:rStyle w:val="wol"/>
        </w:rPr>
        <w:t xml:space="preserve">                 </w:t>
      </w:r>
      <w:r w:rsidR="00E00B47" w:rsidRPr="004727DA">
        <w:rPr>
          <w:rStyle w:val="wol"/>
        </w:rPr>
        <w:t>  </w:t>
      </w:r>
      <w:proofErr w:type="gramStart"/>
      <w:r w:rsidR="00E00B47" w:rsidRPr="004727DA">
        <w:rPr>
          <w:rStyle w:val="wol"/>
        </w:rPr>
        <w:t>  </w:t>
      </w:r>
      <w:r>
        <w:t xml:space="preserve"> </w:t>
      </w:r>
      <w:r w:rsidRPr="00825B91">
        <w:t>(</w:t>
      </w:r>
      <w:proofErr w:type="gramEnd"/>
      <w:r>
        <w:t>go</w:t>
      </w:r>
      <w:r w:rsidRPr="00825B91">
        <w:t>)</w:t>
      </w:r>
      <w:r>
        <w:t xml:space="preserve"> to work at 8.30, but today she </w:t>
      </w:r>
      <w:r w:rsidRPr="004727DA">
        <w:rPr>
          <w:rStyle w:val="wol"/>
        </w:rPr>
        <w:t> </w:t>
      </w:r>
      <w:r w:rsidR="00E00B47" w:rsidRPr="004727DA">
        <w:rPr>
          <w:rStyle w:val="wol"/>
        </w:rPr>
        <w:t>               </w:t>
      </w:r>
      <w:r w:rsidR="00E00B47">
        <w:rPr>
          <w:rStyle w:val="wol"/>
        </w:rPr>
        <w:t xml:space="preserve">                 </w:t>
      </w:r>
      <w:r w:rsidR="00E00B47" w:rsidRPr="004727DA">
        <w:rPr>
          <w:rStyle w:val="wol"/>
        </w:rPr>
        <w:t>    </w:t>
      </w:r>
      <w:r>
        <w:t xml:space="preserve"> </w:t>
      </w:r>
      <w:r w:rsidRPr="00825B91">
        <w:t>(</w:t>
      </w:r>
      <w:r>
        <w:t>help</w:t>
      </w:r>
      <w:r w:rsidRPr="00825B91">
        <w:t>)</w:t>
      </w:r>
      <w:r>
        <w:t xml:space="preserve"> Kimberly.</w:t>
      </w:r>
    </w:p>
    <w:p w14:paraId="757F32A1" w14:textId="39085E5D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E26C04B" w14:textId="1F0D8235" w:rsidR="00ED7B70" w:rsidRPr="002D2043" w:rsidRDefault="00FD0FA2" w:rsidP="00ED7B70">
      <w:pPr>
        <w:pStyle w:val="instruction"/>
      </w:pPr>
      <w:r w:rsidRPr="002D2043">
        <w:t>5</w:t>
      </w:r>
      <w:r w:rsidRPr="002D2043">
        <w:tab/>
      </w:r>
      <w:r w:rsidR="00ED7B70">
        <w:t>Read and n</w:t>
      </w:r>
      <w:r w:rsidR="00ED7B70" w:rsidRPr="004E59E2">
        <w:t>umber the sentences in order</w:t>
      </w:r>
      <w:r w:rsidR="00ED7B70">
        <w:t>.</w:t>
      </w:r>
      <w:r w:rsidR="00ED7B70" w:rsidRPr="00ED7B70">
        <w:t xml:space="preserve"> </w:t>
      </w:r>
    </w:p>
    <w:p w14:paraId="5FABE818" w14:textId="77777777" w:rsidR="00ED7B70" w:rsidRDefault="00ED7B70" w:rsidP="00ED7B70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0FFB362" wp14:editId="1C91A905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4837176" cy="2779776"/>
                <wp:effectExtent l="0" t="0" r="1905" b="1905"/>
                <wp:wrapNone/>
                <wp:docPr id="102631488" name="Text Box 102631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7176" cy="2779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E03FC1" w14:textId="77777777" w:rsidR="00ED7B70" w:rsidRDefault="00ED7B70" w:rsidP="00ED7B7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114E43" wp14:editId="4CF45AD9">
                                  <wp:extent cx="4791075" cy="2713373"/>
                                  <wp:effectExtent l="0" t="0" r="0" b="4445"/>
                                  <wp:docPr id="102631425" name="Picture 1026314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5" name="WC1SEmail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99452" cy="27181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FFB362" id="_x0000_t202" coordsize="21600,21600" o:spt="202" path="m,l,21600r21600,l21600,xe">
                <v:stroke joinstyle="miter"/>
                <v:path gradientshapeok="t" o:connecttype="rect"/>
              </v:shapetype>
              <v:shape id="Text Box 102631488" o:spid="_x0000_s1029" type="#_x0000_t202" style="position:absolute;margin-left:14.6pt;margin-top:4.2pt;width:380.9pt;height:218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" filled="f" stroked="f" strokeweight=".5pt">
                <v:textbox inset="0,0,0,0">
                  <w:txbxContent>
                    <w:p w14:paraId="31E03FC1" w14:textId="77777777" w:rsidR="00ED7B70" w:rsidRDefault="00ED7B70" w:rsidP="00ED7B70">
                      <w:r>
                        <w:rPr>
                          <w:noProof/>
                        </w:rPr>
                        <w:drawing>
                          <wp:inline distT="0" distB="0" distL="0" distR="0" wp14:anchorId="62114E43" wp14:editId="4CF45AD9">
                            <wp:extent cx="4791075" cy="2713373"/>
                            <wp:effectExtent l="0" t="0" r="0" b="4445"/>
                            <wp:docPr id="102631425" name="Picture 1026314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5" name="WC1SEmail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99452" cy="27181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0F3BB75" w14:textId="77777777" w:rsidR="00ED7B70" w:rsidRDefault="00ED7B70" w:rsidP="00ED7B70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B0DE662" wp14:editId="7F4BEE9A">
                <wp:simplePos x="0" y="0"/>
                <wp:positionH relativeFrom="column">
                  <wp:posOffset>203454</wp:posOffset>
                </wp:positionH>
                <wp:positionV relativeFrom="paragraph">
                  <wp:posOffset>165735</wp:posOffset>
                </wp:positionV>
                <wp:extent cx="4535424" cy="2167128"/>
                <wp:effectExtent l="0" t="0" r="0" b="0"/>
                <wp:wrapNone/>
                <wp:docPr id="102631493" name="Text Box 10263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5424" cy="21671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4E2700" w14:textId="0F6715BD" w:rsidR="00ED7B70" w:rsidRPr="0014308A" w:rsidRDefault="00ED7B70" w:rsidP="00ED7B70">
                            <w:pPr>
                              <w:pStyle w:val="table-text"/>
                              <w:tabs>
                                <w:tab w:val="left" w:pos="3486"/>
                                <w:tab w:val="left" w:pos="3544"/>
                              </w:tabs>
                              <w:spacing w:after="120" w:line="276" w:lineRule="auto"/>
                              <w:ind w:left="560"/>
                              <w:rPr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sz w:val="18"/>
                                <w:szCs w:val="18"/>
                              </w:rPr>
                              <w:t>Ayesha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ab/>
                            </w:r>
                            <w:r w:rsidRPr="00ED7B70">
                              <w:rPr>
                                <w:sz w:val="18"/>
                                <w:szCs w:val="18"/>
                              </w:rPr>
                              <w:t>Matt</w:t>
                            </w:r>
                          </w:p>
                          <w:p w14:paraId="457AB0E7" w14:textId="77777777" w:rsidR="00ED7B70" w:rsidRDefault="00ED7B70" w:rsidP="00ED7B70">
                            <w:pPr>
                              <w:spacing w:after="180" w:line="276" w:lineRule="auto"/>
                              <w:ind w:left="532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My new hobby </w:t>
                            </w:r>
                          </w:p>
                          <w:p w14:paraId="7A017E8B" w14:textId="77777777" w:rsidR="00ED7B70" w:rsidRPr="00ED7B70" w:rsidRDefault="00ED7B70" w:rsidP="00ED7B70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Hi Matt,</w:t>
                            </w:r>
                          </w:p>
                          <w:p w14:paraId="26609F32" w14:textId="77777777" w:rsidR="00ED7B70" w:rsidRPr="00ED7B70" w:rsidRDefault="00ED7B70" w:rsidP="00ED7B70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What are you doing today? I’m making stickers at home! It’s a fun and easy hobby.</w:t>
                            </w:r>
                          </w:p>
                          <w:p w14:paraId="63C80F03" w14:textId="3F268A5F" w:rsidR="00ED7B70" w:rsidRPr="00ED7B70" w:rsidRDefault="00ED7B70" w:rsidP="00ED7B70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First, I buy some special paper at the supermarket. Then, I take out my most colourful pens. </w:t>
                            </w:r>
                            <w:r w:rsidR="00A64A2C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br/>
                            </w: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 xml:space="preserve">I start drawing on the paper. I like drawing flowers, stars and animals. Next, I fold the paper carefully. Finally, I cut it with scissors. I usually give my new stickers to friends and family. </w:t>
                            </w:r>
                          </w:p>
                          <w:p w14:paraId="0CF4DBBB" w14:textId="77777777" w:rsidR="00ED7B70" w:rsidRPr="00ED7B70" w:rsidRDefault="00ED7B70" w:rsidP="00ED7B70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Do you want to learn a new hobby with me? Why don’t you come to my house next Sunday? We can make stickers and then watch our favourite cartoon.</w:t>
                            </w:r>
                          </w:p>
                          <w:p w14:paraId="289E4F28" w14:textId="77777777" w:rsidR="00ED7B70" w:rsidRPr="00ED7B70" w:rsidRDefault="00ED7B70" w:rsidP="00ED7B70">
                            <w:pPr>
                              <w:spacing w:after="40" w:line="276" w:lineRule="auto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Bye!</w:t>
                            </w:r>
                          </w:p>
                          <w:p w14:paraId="6D821711" w14:textId="5C4F6A2D" w:rsidR="00ED7B70" w:rsidRPr="006E60DF" w:rsidRDefault="00ED7B70" w:rsidP="00ED7B70">
                            <w:pPr>
                              <w:spacing w:after="40" w:line="276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ED7B70"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Ayesha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DE662" id="Text Box 102631493" o:spid="_x0000_s1030" type="#_x0000_t202" style="position:absolute;margin-left:16pt;margin-top:13.05pt;width:357.1pt;height:170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" filled="f" stroked="f" strokeweight=".5pt">
                <v:textbox>
                  <w:txbxContent>
                    <w:p w14:paraId="554E2700" w14:textId="0F6715BD" w:rsidR="00ED7B70" w:rsidRPr="0014308A" w:rsidRDefault="00ED7B70" w:rsidP="00ED7B70">
                      <w:pPr>
                        <w:pStyle w:val="table-text"/>
                        <w:tabs>
                          <w:tab w:val="left" w:pos="3486"/>
                          <w:tab w:val="left" w:pos="3544"/>
                        </w:tabs>
                        <w:spacing w:after="120" w:line="276" w:lineRule="auto"/>
                        <w:ind w:left="560"/>
                        <w:rPr>
                          <w:sz w:val="18"/>
                          <w:szCs w:val="18"/>
                        </w:rPr>
                      </w:pPr>
                      <w:r w:rsidRPr="00ED7B70">
                        <w:rPr>
                          <w:sz w:val="18"/>
                          <w:szCs w:val="18"/>
                        </w:rPr>
                        <w:t>Ayesha</w:t>
                      </w:r>
                      <w:r>
                        <w:rPr>
                          <w:sz w:val="18"/>
                          <w:szCs w:val="18"/>
                        </w:rPr>
                        <w:tab/>
                      </w:r>
                      <w:r w:rsidRPr="00ED7B70">
                        <w:rPr>
                          <w:sz w:val="18"/>
                          <w:szCs w:val="18"/>
                        </w:rPr>
                        <w:t>Matt</w:t>
                      </w:r>
                    </w:p>
                    <w:p w14:paraId="457AB0E7" w14:textId="77777777" w:rsidR="00ED7B70" w:rsidRDefault="00ED7B70" w:rsidP="00ED7B70">
                      <w:pPr>
                        <w:spacing w:after="180" w:line="276" w:lineRule="auto"/>
                        <w:ind w:left="532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My new hobby </w:t>
                      </w:r>
                    </w:p>
                    <w:p w14:paraId="7A017E8B" w14:textId="77777777" w:rsidR="00ED7B70" w:rsidRPr="00ED7B70" w:rsidRDefault="00ED7B70" w:rsidP="00ED7B70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Hi Matt,</w:t>
                      </w:r>
                    </w:p>
                    <w:p w14:paraId="26609F32" w14:textId="77777777" w:rsidR="00ED7B70" w:rsidRPr="00ED7B70" w:rsidRDefault="00ED7B70" w:rsidP="00ED7B70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What are you doing today? I’m making stickers at home! It’s a fun and easy hobby.</w:t>
                      </w:r>
                    </w:p>
                    <w:p w14:paraId="63C80F03" w14:textId="3F268A5F" w:rsidR="00ED7B70" w:rsidRPr="00ED7B70" w:rsidRDefault="00ED7B70" w:rsidP="00ED7B70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First, I buy some special paper at the supermarket. Then, I take out my most colourful pens. </w:t>
                      </w:r>
                      <w:r w:rsidR="00A64A2C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br/>
                      </w: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 xml:space="preserve">I start drawing on the paper. I like drawing flowers, stars and animals. Next, I fold the paper carefully. Finally, I cut it with scissors. I usually give my new stickers to friends and family. </w:t>
                      </w:r>
                    </w:p>
                    <w:p w14:paraId="0CF4DBBB" w14:textId="77777777" w:rsidR="00ED7B70" w:rsidRPr="00ED7B70" w:rsidRDefault="00ED7B70" w:rsidP="00ED7B70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Do you want to learn a new hobby with me? Why don’t you come to my house next Sunday? We can make stickers and then watch our favourite cartoon.</w:t>
                      </w:r>
                    </w:p>
                    <w:p w14:paraId="289E4F28" w14:textId="77777777" w:rsidR="00ED7B70" w:rsidRPr="00ED7B70" w:rsidRDefault="00ED7B70" w:rsidP="00ED7B70">
                      <w:pPr>
                        <w:spacing w:after="40" w:line="276" w:lineRule="auto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Bye!</w:t>
                      </w:r>
                    </w:p>
                    <w:p w14:paraId="6D821711" w14:textId="5C4F6A2D" w:rsidR="00ED7B70" w:rsidRPr="006E60DF" w:rsidRDefault="00ED7B70" w:rsidP="00ED7B70">
                      <w:pPr>
                        <w:spacing w:after="40" w:line="276" w:lineRule="auto"/>
                        <w:rPr>
                          <w:sz w:val="18"/>
                          <w:szCs w:val="18"/>
                        </w:rPr>
                      </w:pPr>
                      <w:r w:rsidRPr="00ED7B70"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Ayesha</w:t>
                      </w:r>
                    </w:p>
                  </w:txbxContent>
                </v:textbox>
              </v:shape>
            </w:pict>
          </mc:Fallback>
        </mc:AlternateContent>
      </w:r>
    </w:p>
    <w:p w14:paraId="016B5013" w14:textId="77777777" w:rsidR="00ED7B70" w:rsidRDefault="00ED7B70" w:rsidP="00ED7B70">
      <w:pPr>
        <w:pStyle w:val="Note"/>
        <w:spacing w:line="240" w:lineRule="auto"/>
      </w:pPr>
    </w:p>
    <w:p w14:paraId="0CEB90D8" w14:textId="77777777" w:rsidR="00ED7B70" w:rsidRDefault="00ED7B70" w:rsidP="00ED7B70">
      <w:pPr>
        <w:pStyle w:val="Note"/>
        <w:spacing w:line="240" w:lineRule="auto"/>
      </w:pPr>
    </w:p>
    <w:p w14:paraId="44205AD4" w14:textId="77777777" w:rsidR="00ED7B70" w:rsidRDefault="00ED7B70" w:rsidP="00ED7B70">
      <w:pPr>
        <w:pStyle w:val="Note"/>
        <w:spacing w:line="240" w:lineRule="auto"/>
      </w:pPr>
    </w:p>
    <w:p w14:paraId="28494A60" w14:textId="77777777" w:rsidR="00ED7B70" w:rsidRDefault="00ED7B70" w:rsidP="00ED7B70">
      <w:pPr>
        <w:pStyle w:val="Note"/>
        <w:spacing w:line="240" w:lineRule="auto"/>
      </w:pPr>
    </w:p>
    <w:p w14:paraId="1EB70E75" w14:textId="77777777" w:rsidR="00ED7B70" w:rsidRDefault="00ED7B70" w:rsidP="00ED7B70">
      <w:pPr>
        <w:pStyle w:val="Note"/>
        <w:spacing w:line="240" w:lineRule="auto"/>
      </w:pPr>
    </w:p>
    <w:p w14:paraId="6FB26037" w14:textId="77777777" w:rsidR="00ED7B70" w:rsidRDefault="00ED7B70" w:rsidP="00ED7B70">
      <w:pPr>
        <w:pStyle w:val="Note"/>
        <w:spacing w:line="240" w:lineRule="auto"/>
      </w:pPr>
    </w:p>
    <w:p w14:paraId="29220349" w14:textId="77777777" w:rsidR="00ED7B70" w:rsidRDefault="00ED7B70" w:rsidP="00ED7B70">
      <w:pPr>
        <w:pStyle w:val="Note"/>
        <w:spacing w:line="240" w:lineRule="auto"/>
      </w:pPr>
    </w:p>
    <w:p w14:paraId="18E4D12D" w14:textId="77777777" w:rsidR="00ED7B70" w:rsidRDefault="00ED7B70" w:rsidP="00ED7B70">
      <w:pPr>
        <w:pStyle w:val="Note"/>
        <w:spacing w:line="240" w:lineRule="auto"/>
      </w:pPr>
    </w:p>
    <w:p w14:paraId="1D397408" w14:textId="77777777" w:rsidR="00ED7B70" w:rsidRDefault="00ED7B70" w:rsidP="00ED7B70">
      <w:pPr>
        <w:pStyle w:val="Note"/>
        <w:spacing w:line="240" w:lineRule="auto"/>
      </w:pPr>
    </w:p>
    <w:p w14:paraId="402511BA" w14:textId="77777777" w:rsidR="00ED7B70" w:rsidRDefault="00ED7B70" w:rsidP="00ED7B70">
      <w:pPr>
        <w:pStyle w:val="Note"/>
        <w:spacing w:line="240" w:lineRule="auto"/>
      </w:pPr>
    </w:p>
    <w:p w14:paraId="6925D699" w14:textId="77777777" w:rsidR="00ED7B70" w:rsidRDefault="00ED7B70" w:rsidP="00ED7B70">
      <w:pPr>
        <w:pStyle w:val="Note"/>
        <w:spacing w:line="240" w:lineRule="auto"/>
      </w:pPr>
    </w:p>
    <w:p w14:paraId="6BA6971A" w14:textId="77777777" w:rsidR="00ED7B70" w:rsidRDefault="00ED7B70" w:rsidP="00ED7B70">
      <w:pPr>
        <w:pStyle w:val="Note"/>
        <w:spacing w:after="120" w:line="240" w:lineRule="auto"/>
      </w:pPr>
    </w:p>
    <w:p w14:paraId="09E8A0C3" w14:textId="53AD597A" w:rsidR="00ED7B70" w:rsidRPr="00ED7B70" w:rsidRDefault="00ED7B70" w:rsidP="00ED7B7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670"/>
        </w:tabs>
      </w:pPr>
      <w:proofErr w:type="spellStart"/>
      <w:r w:rsidRPr="00ED7B70">
        <w:t>a</w:t>
      </w:r>
      <w:proofErr w:type="spellEnd"/>
      <w:r w:rsidRPr="00ED7B70">
        <w:tab/>
        <w:t>She folds the paper.</w:t>
      </w:r>
      <w:r>
        <w:tab/>
      </w:r>
      <w:r w:rsidRPr="004727DA">
        <w:rPr>
          <w:rStyle w:val="wol"/>
        </w:rPr>
        <w:t>     </w:t>
      </w:r>
    </w:p>
    <w:p w14:paraId="3C6BFD8E" w14:textId="48017851" w:rsidR="00ED7B70" w:rsidRPr="00ED7B70" w:rsidRDefault="00ED7B70" w:rsidP="00ED7B7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670"/>
        </w:tabs>
      </w:pPr>
      <w:r w:rsidRPr="00ED7B70">
        <w:t>b</w:t>
      </w:r>
      <w:r w:rsidRPr="00ED7B70">
        <w:tab/>
        <w:t xml:space="preserve">She uses scissors to cut the paper. </w:t>
      </w:r>
      <w:r>
        <w:tab/>
      </w:r>
      <w:r w:rsidRPr="004727DA">
        <w:rPr>
          <w:rStyle w:val="wol"/>
        </w:rPr>
        <w:t>     </w:t>
      </w:r>
    </w:p>
    <w:p w14:paraId="15EB0A94" w14:textId="523863B0" w:rsidR="00ED7B70" w:rsidRPr="00ED7B70" w:rsidRDefault="00ED7B70" w:rsidP="00ED7B7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670"/>
        </w:tabs>
      </w:pPr>
      <w:r w:rsidRPr="00ED7B70">
        <w:t>c</w:t>
      </w:r>
      <w:r w:rsidRPr="00ED7B70">
        <w:tab/>
        <w:t xml:space="preserve">She goes to the supermarket to buy some paper. </w:t>
      </w:r>
      <w:r>
        <w:tab/>
      </w:r>
      <w:r w:rsidRPr="004727DA">
        <w:rPr>
          <w:rStyle w:val="wol"/>
        </w:rPr>
        <w:t>     </w:t>
      </w:r>
    </w:p>
    <w:p w14:paraId="75018902" w14:textId="5B19E77A" w:rsidR="00ED7B70" w:rsidRPr="00ED7B70" w:rsidRDefault="00ED7B70" w:rsidP="00ED7B7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670"/>
        </w:tabs>
      </w:pPr>
      <w:r w:rsidRPr="00ED7B70">
        <w:t>d</w:t>
      </w:r>
      <w:r w:rsidRPr="00ED7B70">
        <w:tab/>
        <w:t xml:space="preserve">She gives her stickers to people. </w:t>
      </w:r>
      <w:r>
        <w:tab/>
      </w:r>
      <w:r w:rsidRPr="004727DA">
        <w:rPr>
          <w:rStyle w:val="wol"/>
        </w:rPr>
        <w:t>     </w:t>
      </w:r>
    </w:p>
    <w:p w14:paraId="256CE7E2" w14:textId="14836D3E" w:rsidR="00FD0FA2" w:rsidRPr="00ED7B70" w:rsidRDefault="00ED7B70" w:rsidP="00ED7B7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670"/>
        </w:tabs>
      </w:pPr>
      <w:r w:rsidRPr="00ED7B70">
        <w:t>e</w:t>
      </w:r>
      <w:r w:rsidRPr="00ED7B70">
        <w:tab/>
        <w:t xml:space="preserve">She makes drawings on the paper. </w:t>
      </w:r>
      <w:r>
        <w:tab/>
      </w:r>
      <w:r w:rsidRPr="004727DA">
        <w:rPr>
          <w:rStyle w:val="wol"/>
        </w:rPr>
        <w:t>     </w:t>
      </w:r>
    </w:p>
    <w:p w14:paraId="5E08959A" w14:textId="77777777" w:rsidR="00FD0FA2" w:rsidRPr="002D2043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1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BSOk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028AF448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ED7B70" w:rsidRPr="005D5829">
        <w:t xml:space="preserve">Look and </w:t>
      </w:r>
      <w:r w:rsidR="00ED7B70">
        <w:t>answer the questions.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11"/>
        <w:gridCol w:w="2211"/>
        <w:gridCol w:w="2211"/>
      </w:tblGrid>
      <w:tr w:rsidR="0014565C" w14:paraId="675631C4" w14:textId="77777777" w:rsidTr="0014565C">
        <w:trPr>
          <w:cantSplit/>
          <w:trHeight w:val="1418"/>
        </w:trPr>
        <w:tc>
          <w:tcPr>
            <w:tcW w:w="2211" w:type="dxa"/>
            <w:vAlign w:val="center"/>
          </w:tcPr>
          <w:p w14:paraId="7EF61CAC" w14:textId="77777777" w:rsidR="0014565C" w:rsidRDefault="0014565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ED2939" wp14:editId="2E1BAF5B">
                  <wp:extent cx="923544" cy="822333"/>
                  <wp:effectExtent l="0" t="0" r="3810" b="317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989" cy="826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42B6F90E" w14:textId="77777777" w:rsidR="0014565C" w:rsidRDefault="0014565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D7ECF3" wp14:editId="2AFF0A76">
                  <wp:extent cx="807314" cy="794893"/>
                  <wp:effectExtent l="0" t="0" r="5715" b="5715"/>
                  <wp:docPr id="102631426" name="Picture 102631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649" cy="800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007D709F" w14:textId="77777777" w:rsidR="0014565C" w:rsidRDefault="0014565C" w:rsidP="004739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7A6017" wp14:editId="7FD8AC70">
                  <wp:extent cx="850392" cy="812875"/>
                  <wp:effectExtent l="0" t="0" r="635" b="0"/>
                  <wp:docPr id="102631427" name="Picture 102631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701" cy="818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565C" w:rsidRPr="00685431" w14:paraId="704BB1B4" w14:textId="77777777" w:rsidTr="0014565C">
        <w:trPr>
          <w:cantSplit/>
          <w:trHeight w:val="454"/>
        </w:trPr>
        <w:tc>
          <w:tcPr>
            <w:tcW w:w="2211" w:type="dxa"/>
            <w:vAlign w:val="center"/>
          </w:tcPr>
          <w:p w14:paraId="70C01A45" w14:textId="1948BC03" w:rsidR="0014565C" w:rsidRPr="00685431" w:rsidRDefault="0014565C" w:rsidP="00473925">
            <w:pPr>
              <w:pStyle w:val="activity-numbered--centered"/>
              <w:spacing w:after="0"/>
            </w:pPr>
            <w:r>
              <w:t>Every day</w:t>
            </w:r>
          </w:p>
        </w:tc>
        <w:tc>
          <w:tcPr>
            <w:tcW w:w="2211" w:type="dxa"/>
            <w:vAlign w:val="center"/>
          </w:tcPr>
          <w:p w14:paraId="14BCCE38" w14:textId="20788887" w:rsidR="0014565C" w:rsidRPr="00685431" w:rsidRDefault="0014565C" w:rsidP="00473925">
            <w:pPr>
              <w:pStyle w:val="activity-numbered--centered"/>
              <w:spacing w:after="0"/>
            </w:pPr>
            <w:r>
              <w:t>Often</w:t>
            </w:r>
          </w:p>
        </w:tc>
        <w:tc>
          <w:tcPr>
            <w:tcW w:w="2211" w:type="dxa"/>
            <w:vAlign w:val="center"/>
          </w:tcPr>
          <w:p w14:paraId="2A3FE548" w14:textId="5465FA4C" w:rsidR="0014565C" w:rsidRPr="00685431" w:rsidRDefault="0014565C" w:rsidP="00473925">
            <w:pPr>
              <w:pStyle w:val="activity-numbered--centered"/>
              <w:spacing w:after="0"/>
            </w:pPr>
            <w:r>
              <w:t>Today</w:t>
            </w:r>
          </w:p>
        </w:tc>
      </w:tr>
    </w:tbl>
    <w:p w14:paraId="172B8C8D" w14:textId="77777777" w:rsidR="0014565C" w:rsidRDefault="0014565C" w:rsidP="0014565C">
      <w:pPr>
        <w:pStyle w:val="activity-bulleted"/>
        <w:numPr>
          <w:ilvl w:val="0"/>
          <w:numId w:val="0"/>
        </w:numPr>
        <w:spacing w:before="120"/>
        <w:ind w:left="284"/>
      </w:pPr>
      <w:r w:rsidRPr="00B7401C">
        <w:t>1</w:t>
      </w:r>
      <w:r w:rsidRPr="00B7401C">
        <w:tab/>
      </w:r>
      <w:r>
        <w:t xml:space="preserve">What does she do every day? </w:t>
      </w:r>
    </w:p>
    <w:p w14:paraId="7CBBB916" w14:textId="77777777" w:rsidR="0014565C" w:rsidRDefault="0014565C" w:rsidP="0014565C">
      <w:pPr>
        <w:pStyle w:val="activity-unnumbered"/>
        <w:rPr>
          <w:rStyle w:val="wol"/>
        </w:rPr>
      </w:pP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48B88637" w14:textId="77777777" w:rsidR="0014565C" w:rsidRDefault="0014565C" w:rsidP="0014565C">
      <w:pPr>
        <w:pStyle w:val="activity-bulleted"/>
        <w:numPr>
          <w:ilvl w:val="0"/>
          <w:numId w:val="0"/>
        </w:numPr>
        <w:ind w:left="284"/>
      </w:pPr>
      <w:r>
        <w:t>2</w:t>
      </w:r>
      <w:r w:rsidRPr="00B7401C">
        <w:tab/>
      </w:r>
      <w:r>
        <w:t>What does she often do?</w:t>
      </w:r>
    </w:p>
    <w:p w14:paraId="6A01C452" w14:textId="77777777" w:rsidR="0014565C" w:rsidRDefault="0014565C" w:rsidP="0014565C">
      <w:pPr>
        <w:pStyle w:val="activity-bulleted"/>
        <w:numPr>
          <w:ilvl w:val="0"/>
          <w:numId w:val="0"/>
        </w:numPr>
        <w:ind w:left="284"/>
        <w:rPr>
          <w:rStyle w:val="wol"/>
        </w:rPr>
      </w:pP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60D55D8C" w14:textId="77777777" w:rsidR="0014565C" w:rsidRPr="00B33F91" w:rsidRDefault="0014565C" w:rsidP="0014565C">
      <w:pPr>
        <w:pStyle w:val="activity-bulleted"/>
        <w:numPr>
          <w:ilvl w:val="0"/>
          <w:numId w:val="0"/>
        </w:numPr>
        <w:ind w:left="284"/>
        <w:rPr>
          <w:u w:val="single" w:color="000000"/>
        </w:rPr>
      </w:pPr>
      <w:r>
        <w:t>3</w:t>
      </w:r>
      <w:r w:rsidRPr="00B7401C">
        <w:tab/>
      </w:r>
      <w:r>
        <w:t>What is she doing today?</w:t>
      </w:r>
    </w:p>
    <w:p w14:paraId="7472A2F1" w14:textId="77777777" w:rsidR="0014565C" w:rsidRDefault="0014565C" w:rsidP="0014565C">
      <w:pPr>
        <w:pStyle w:val="activity-bulleted"/>
        <w:numPr>
          <w:ilvl w:val="0"/>
          <w:numId w:val="0"/>
        </w:numPr>
        <w:ind w:left="284"/>
        <w:rPr>
          <w:rStyle w:val="wol"/>
        </w:rPr>
      </w:pP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4A4E3583" w14:textId="310D79C4" w:rsidR="00FD0FA2" w:rsidRPr="002D2043" w:rsidRDefault="0014565C" w:rsidP="0014565C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15255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15255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2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Du+SpQ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6qE1NAdsOgd5Gr3lVx1+8Wvmw4o5HD8cVFwp4RYPqaCvKQwSJS24H6/dR3ucCnyl&#13;&#10;pMdxrqn/vmVOUKK+GJyXOPuj4EZhPQpmqy8AO2aGy8ryJKKDC2oUpQP9iJtmGaPgEzMcY9WUBzcq&#13;&#10;FyGvFdxVXCyXyQxn3LJwbe4tj+CR19i8D/t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dA7vkq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246F15D" w14:textId="7D2D386F" w:rsidR="0014565C" w:rsidRDefault="00FD0FA2" w:rsidP="0014565C">
      <w:pPr>
        <w:pStyle w:val="instruction"/>
        <w:rPr>
          <w:rStyle w:val="marks-frame"/>
        </w:rPr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64A2C">
        <w:rPr>
          <w:color w:val="767171" w:themeColor="background2" w:themeShade="80"/>
        </w:rPr>
        <w:t>2</w:t>
      </w:r>
      <w:r>
        <w:t xml:space="preserve"> </w:t>
      </w:r>
      <w:r w:rsidR="0014565C" w:rsidRPr="00152553">
        <w:t xml:space="preserve">Listen </w:t>
      </w:r>
      <w:r w:rsidR="0014565C">
        <w:t xml:space="preserve">and circle </w:t>
      </w:r>
      <w:r w:rsidR="0014565C" w:rsidRPr="00714ACE">
        <w:rPr>
          <w:i/>
          <w:iCs/>
        </w:rPr>
        <w:t>T</w:t>
      </w:r>
      <w:r w:rsidR="0014565C">
        <w:rPr>
          <w:i/>
          <w:iCs/>
        </w:rPr>
        <w:t xml:space="preserve"> </w:t>
      </w:r>
      <w:r w:rsidR="0014565C">
        <w:t>(</w:t>
      </w:r>
      <w:r w:rsidR="00714ACE">
        <w:t>t</w:t>
      </w:r>
      <w:r w:rsidR="0014565C">
        <w:t xml:space="preserve">rue) or </w:t>
      </w:r>
      <w:r w:rsidR="0014565C" w:rsidRPr="00714ACE">
        <w:rPr>
          <w:i/>
          <w:iCs/>
        </w:rPr>
        <w:t>F</w:t>
      </w:r>
      <w:r w:rsidR="0014565C">
        <w:rPr>
          <w:i/>
          <w:iCs/>
        </w:rPr>
        <w:t xml:space="preserve"> </w:t>
      </w:r>
      <w:r w:rsidR="0014565C">
        <w:t>(</w:t>
      </w:r>
      <w:r w:rsidR="00714ACE">
        <w:t>f</w:t>
      </w:r>
      <w:r w:rsidR="0014565C">
        <w:t>alse).</w:t>
      </w:r>
      <w:r w:rsidR="0014565C">
        <w:rPr>
          <w:rStyle w:val="marks-frame"/>
        </w:rPr>
        <w:t xml:space="preserve"> </w:t>
      </w:r>
    </w:p>
    <w:p w14:paraId="66A6447D" w14:textId="77777777" w:rsidR="0014565C" w:rsidRPr="00B7401C" w:rsidRDefault="0014565C" w:rsidP="0014565C">
      <w:pPr>
        <w:pStyle w:val="activity-numbered--common"/>
      </w:pPr>
      <w:r w:rsidRPr="00B7401C">
        <w:t>1</w:t>
      </w:r>
      <w:r w:rsidRPr="00B7401C">
        <w:tab/>
      </w:r>
      <w:r>
        <w:t>On Friday evening, he makes models with his dad</w:t>
      </w:r>
      <w:r w:rsidRPr="00B7401C">
        <w:t>.</w:t>
      </w:r>
      <w:r w:rsidRPr="00B7401C">
        <w:tab/>
      </w:r>
      <w:r>
        <w:t>T</w:t>
      </w:r>
      <w:r w:rsidRPr="00B7401C">
        <w:t xml:space="preserve"> / </w:t>
      </w:r>
      <w:r>
        <w:t>F</w:t>
      </w:r>
    </w:p>
    <w:p w14:paraId="139E6919" w14:textId="77777777" w:rsidR="0014565C" w:rsidRPr="00B7401C" w:rsidRDefault="0014565C" w:rsidP="0014565C">
      <w:pPr>
        <w:pStyle w:val="activity-numbered--common"/>
      </w:pPr>
      <w:r w:rsidRPr="00B7401C">
        <w:t>2</w:t>
      </w:r>
      <w:r w:rsidRPr="00B7401C">
        <w:tab/>
      </w:r>
      <w:r>
        <w:t>He likes sports programmes</w:t>
      </w:r>
      <w:r w:rsidRPr="00B7401C">
        <w:t>.</w:t>
      </w:r>
      <w:r w:rsidRPr="00B7401C">
        <w:tab/>
      </w:r>
      <w:r>
        <w:t>T</w:t>
      </w:r>
      <w:r w:rsidRPr="00B7401C">
        <w:t xml:space="preserve"> / </w:t>
      </w:r>
      <w:r>
        <w:t>F</w:t>
      </w:r>
    </w:p>
    <w:p w14:paraId="3F3296F5" w14:textId="77777777" w:rsidR="0014565C" w:rsidRPr="00B7401C" w:rsidRDefault="0014565C" w:rsidP="0014565C">
      <w:pPr>
        <w:pStyle w:val="activity-numbered--common"/>
      </w:pPr>
      <w:r w:rsidRPr="00B7401C">
        <w:t>3</w:t>
      </w:r>
      <w:r w:rsidRPr="00B7401C">
        <w:tab/>
      </w:r>
      <w:r>
        <w:t>He watches the news with his parents</w:t>
      </w:r>
      <w:r w:rsidRPr="00B7401C">
        <w:t>.</w:t>
      </w:r>
      <w:r w:rsidRPr="00B7401C">
        <w:tab/>
      </w:r>
      <w:r>
        <w:t>T</w:t>
      </w:r>
      <w:r w:rsidRPr="00B7401C">
        <w:t xml:space="preserve"> / </w:t>
      </w:r>
      <w:r>
        <w:t>F</w:t>
      </w:r>
    </w:p>
    <w:p w14:paraId="12D61BA9" w14:textId="77777777" w:rsidR="0014565C" w:rsidRPr="00B7401C" w:rsidRDefault="0014565C" w:rsidP="0014565C">
      <w:pPr>
        <w:pStyle w:val="activity-numbered--common"/>
      </w:pPr>
      <w:r w:rsidRPr="00B7401C">
        <w:t>4</w:t>
      </w:r>
      <w:r w:rsidRPr="00B7401C">
        <w:tab/>
      </w:r>
      <w:r>
        <w:t>He’s making a red bracelet now</w:t>
      </w:r>
      <w:r w:rsidRPr="00B7401C">
        <w:t>.</w:t>
      </w:r>
      <w:r w:rsidRPr="00B7401C">
        <w:tab/>
      </w:r>
      <w:r>
        <w:t>T</w:t>
      </w:r>
      <w:r w:rsidRPr="00B7401C">
        <w:t xml:space="preserve"> / </w:t>
      </w:r>
      <w:r>
        <w:t>F</w:t>
      </w:r>
    </w:p>
    <w:p w14:paraId="3AEFD007" w14:textId="77777777" w:rsidR="0014565C" w:rsidRPr="00B7401C" w:rsidRDefault="0014565C" w:rsidP="0014565C">
      <w:pPr>
        <w:pStyle w:val="activity-numbered--common"/>
      </w:pPr>
      <w:r>
        <w:t>5</w:t>
      </w:r>
      <w:r w:rsidRPr="00B7401C">
        <w:tab/>
      </w:r>
      <w:r>
        <w:t>He often goes for a walk to the park</w:t>
      </w:r>
      <w:r w:rsidRPr="00B7401C">
        <w:t>.</w:t>
      </w:r>
      <w:r w:rsidRPr="00B7401C">
        <w:tab/>
      </w:r>
      <w:r>
        <w:t>T</w:t>
      </w:r>
      <w:r w:rsidRPr="00B7401C">
        <w:t xml:space="preserve"> / </w:t>
      </w:r>
      <w:r>
        <w:t>F</w:t>
      </w:r>
    </w:p>
    <w:p w14:paraId="12117366" w14:textId="1D0C67C6" w:rsidR="00FD0FA2" w:rsidRPr="00683C0B" w:rsidRDefault="0014565C" w:rsidP="0014565C">
      <w:pPr>
        <w:pStyle w:val="instruction"/>
        <w:ind w:right="-27"/>
        <w:jc w:val="right"/>
        <w:rPr>
          <w:rStyle w:val="marks-frame"/>
        </w:rPr>
      </w:pPr>
      <w:r w:rsidRPr="00152553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15255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3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mC09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CMmC09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0EE7A2E" w:rsidR="00FD0FA2" w:rsidRDefault="00FD0FA2" w:rsidP="00FD0FA2">
      <w:pPr>
        <w:pStyle w:val="instruction"/>
      </w:pPr>
      <w:r>
        <w:t>8</w:t>
      </w:r>
      <w:r>
        <w:tab/>
      </w:r>
      <w:r w:rsidR="0014565C" w:rsidRPr="00152553">
        <w:t>Look</w:t>
      </w:r>
      <w:r w:rsidR="0014565C">
        <w:t xml:space="preserve"> and answer the questions.</w:t>
      </w:r>
      <w:r w:rsidRPr="00FE7652">
        <w:t xml:space="preserve"> 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3743"/>
      </w:tblGrid>
      <w:tr w:rsidR="00FD0FA2" w14:paraId="6AD34B60" w14:textId="77777777" w:rsidTr="0014565C">
        <w:trPr>
          <w:cantSplit/>
          <w:trHeight w:val="2062"/>
        </w:trPr>
        <w:tc>
          <w:tcPr>
            <w:tcW w:w="2777" w:type="dxa"/>
            <w:vAlign w:val="center"/>
          </w:tcPr>
          <w:p w14:paraId="4901404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A82A56" wp14:editId="1A78436E">
                  <wp:extent cx="1298448" cy="1252348"/>
                  <wp:effectExtent l="0" t="0" r="0" b="508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946" cy="1271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3" w:type="dxa"/>
            <w:vAlign w:val="center"/>
          </w:tcPr>
          <w:p w14:paraId="500BAC0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B3213C" wp14:editId="33722F3E">
                  <wp:extent cx="2148840" cy="1220641"/>
                  <wp:effectExtent l="0" t="0" r="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877" cy="124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:rsidRPr="00685431" w14:paraId="4B6F6923" w14:textId="77777777" w:rsidTr="0014565C">
        <w:trPr>
          <w:cantSplit/>
          <w:trHeight w:val="454"/>
        </w:trPr>
        <w:tc>
          <w:tcPr>
            <w:tcW w:w="2777" w:type="dxa"/>
            <w:vAlign w:val="center"/>
          </w:tcPr>
          <w:p w14:paraId="46FFA2FA" w14:textId="5A558211" w:rsidR="00FD0FA2" w:rsidRPr="00685431" w:rsidRDefault="0014565C" w:rsidP="00331079">
            <w:pPr>
              <w:pStyle w:val="activity-numbered--centered"/>
            </w:pPr>
            <w:r>
              <w:rPr>
                <w:rStyle w:val="wol"/>
                <w:u w:val="none"/>
              </w:rPr>
              <w:t>On Saturdays</w:t>
            </w:r>
          </w:p>
        </w:tc>
        <w:tc>
          <w:tcPr>
            <w:tcW w:w="3743" w:type="dxa"/>
            <w:vAlign w:val="center"/>
          </w:tcPr>
          <w:p w14:paraId="581C2976" w14:textId="3E826EB4" w:rsidR="00FD0FA2" w:rsidRPr="00685431" w:rsidRDefault="0014565C" w:rsidP="00331079">
            <w:pPr>
              <w:pStyle w:val="activity-numbered--centered"/>
            </w:pPr>
            <w:r>
              <w:rPr>
                <w:rStyle w:val="wol"/>
                <w:u w:val="none"/>
              </w:rPr>
              <w:t>Today</w:t>
            </w:r>
          </w:p>
        </w:tc>
      </w:tr>
    </w:tbl>
    <w:p w14:paraId="7C4425BB" w14:textId="77777777" w:rsidR="0014565C" w:rsidRDefault="0014565C" w:rsidP="0014565C">
      <w:pPr>
        <w:pStyle w:val="activity-unnumbered"/>
        <w:spacing w:before="120"/>
        <w:rPr>
          <w:rStyle w:val="wol"/>
        </w:rPr>
      </w:pPr>
      <w:r>
        <w:rPr>
          <w:rStyle w:val="wol"/>
          <w:u w:val="none"/>
        </w:rPr>
        <w:t>1</w:t>
      </w:r>
      <w:r>
        <w:rPr>
          <w:rStyle w:val="wol"/>
          <w:u w:val="none"/>
        </w:rPr>
        <w:tab/>
        <w:t>What does the boy usually do on Saturdays?</w:t>
      </w:r>
    </w:p>
    <w:p w14:paraId="5D6877BC" w14:textId="77777777" w:rsidR="0014565C" w:rsidRDefault="0014565C" w:rsidP="0014565C">
      <w:pPr>
        <w:pStyle w:val="activity-unnumbered"/>
        <w:rPr>
          <w:rStyle w:val="wol"/>
          <w:u w:val="none"/>
        </w:rPr>
      </w:pPr>
      <w:r>
        <w:rPr>
          <w:rStyle w:val="wol"/>
          <w:u w:val="none"/>
        </w:rPr>
        <w:t>2</w:t>
      </w:r>
      <w:r>
        <w:rPr>
          <w:rStyle w:val="wol"/>
          <w:u w:val="none"/>
        </w:rPr>
        <w:tab/>
        <w:t>What is the boy doing today?</w:t>
      </w:r>
    </w:p>
    <w:p w14:paraId="0BC64A6E" w14:textId="77777777" w:rsidR="0014565C" w:rsidRPr="00152553" w:rsidRDefault="0014565C" w:rsidP="0014565C">
      <w:pPr>
        <w:pStyle w:val="marks"/>
        <w:spacing w:after="240"/>
        <w:rPr>
          <w:rStyle w:val="marks-frame"/>
        </w:rPr>
      </w:pPr>
      <w:r w:rsidRPr="0015255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15255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0B32FE8B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A64A2C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4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lex9U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0B32FE8B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A64A2C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D8802" w14:textId="3789B68B" w:rsidR="00B40B86" w:rsidRPr="000F6548" w:rsidRDefault="00B40B86" w:rsidP="00FD0FA2">
      <w:pPr>
        <w:pStyle w:val="instruction"/>
      </w:pPr>
    </w:p>
    <w:sectPr w:rsidR="00B40B86" w:rsidRPr="000F6548" w:rsidSect="00224951">
      <w:headerReference w:type="default" r:id="rId30"/>
      <w:footerReference w:type="default" r:id="rId31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D33EAC" w14:textId="77777777" w:rsidR="00D67FFE" w:rsidRDefault="00D67FFE" w:rsidP="00B7780C">
      <w:r>
        <w:separator/>
      </w:r>
    </w:p>
  </w:endnote>
  <w:endnote w:type="continuationSeparator" w:id="0">
    <w:p w14:paraId="68190BA1" w14:textId="77777777" w:rsidR="00D67FFE" w:rsidRDefault="00D67FFE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76F8BC6B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BA7EE6">
      <w:rPr>
        <w:rStyle w:val="PageNumber"/>
      </w:rPr>
      <w:t>Beehive 4</w:t>
    </w:r>
    <w:r w:rsidR="00BA7EE6" w:rsidRPr="00DA2675">
      <w:rPr>
        <w:rStyle w:val="PageNumber"/>
      </w:rPr>
      <w:t xml:space="preserve"> • </w:t>
    </w:r>
    <w:r w:rsidR="00BA7EE6">
      <w:rPr>
        <w:rStyle w:val="PageNumber"/>
      </w:rPr>
      <w:t xml:space="preserve">Unit </w:t>
    </w:r>
    <w:r w:rsidR="00BA7EE6">
      <w:rPr>
        <w:rStyle w:val="PageNumber"/>
      </w:rPr>
      <w:t>2</w:t>
    </w:r>
    <w:r w:rsidR="00BA7EE6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EB94F7" w14:textId="77777777" w:rsidR="00D67FFE" w:rsidRDefault="00D67FFE" w:rsidP="00B7780C">
      <w:r>
        <w:separator/>
      </w:r>
    </w:p>
  </w:footnote>
  <w:footnote w:type="continuationSeparator" w:id="0">
    <w:p w14:paraId="43ACF1B6" w14:textId="77777777" w:rsidR="00D67FFE" w:rsidRDefault="00D67FFE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17F1E849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099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4565C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3DA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12E7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227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448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4ACE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8E7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2D2B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9EB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4A2C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2F11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A7EE6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A7CDD"/>
    <w:rsid w:val="00CB01A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67FFE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3E90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3E7A"/>
    <w:rsid w:val="00DF408E"/>
    <w:rsid w:val="00DF72E3"/>
    <w:rsid w:val="00E006C3"/>
    <w:rsid w:val="00E00B47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D7B70"/>
    <w:rsid w:val="00EE0D3E"/>
    <w:rsid w:val="00EE13E9"/>
    <w:rsid w:val="00EE208E"/>
    <w:rsid w:val="00EE28D1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C451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image" Target="media/image15.jpg"/><Relationship Id="rId3" Type="http://schemas.openxmlformats.org/officeDocument/2006/relationships/customXml" Target="../customXml/item3.xml"/><Relationship Id="rId21" Type="http://schemas.openxmlformats.org/officeDocument/2006/relationships/image" Target="media/image10.jp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g"/><Relationship Id="rId25" Type="http://schemas.openxmlformats.org/officeDocument/2006/relationships/image" Target="media/image14.jpe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90.jp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3.jpe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2.jpg"/><Relationship Id="rId28" Type="http://schemas.openxmlformats.org/officeDocument/2006/relationships/image" Target="media/image160.emf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1.jpg"/><Relationship Id="rId27" Type="http://schemas.openxmlformats.org/officeDocument/2006/relationships/image" Target="media/image16.emf"/><Relationship Id="rId30" Type="http://schemas.openxmlformats.org/officeDocument/2006/relationships/header" Target="header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99177D5-45D2-F44A-ACDF-3082A2985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26</TotalTime>
  <Pages>4</Pages>
  <Words>426</Words>
  <Characters>2429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12</cp:revision>
  <cp:lastPrinted>2022-05-16T10:02:00Z</cp:lastPrinted>
  <dcterms:created xsi:type="dcterms:W3CDTF">2022-05-16T09:35:00Z</dcterms:created>
  <dcterms:modified xsi:type="dcterms:W3CDTF">2022-08-15T11:07:00Z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